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7AEDF" w14:textId="77777777" w:rsidR="00561102" w:rsidRDefault="00561102" w:rsidP="005611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TOLKYN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fl.1499)</w:t>
      </w:r>
    </w:p>
    <w:p w14:paraId="3F4C73E2" w14:textId="77777777" w:rsidR="00561102" w:rsidRDefault="00561102" w:rsidP="005611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Lydd, Kent.</w:t>
      </w:r>
    </w:p>
    <w:p w14:paraId="73067AE4" w14:textId="77777777" w:rsidR="00561102" w:rsidRDefault="00561102" w:rsidP="005611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A57C34" w14:textId="77777777" w:rsidR="00561102" w:rsidRDefault="00561102" w:rsidP="005611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9ACF01" w14:textId="77777777" w:rsidR="00561102" w:rsidRDefault="00561102" w:rsidP="005611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Jun.1499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6304135B" w14:textId="77777777" w:rsidR="00561102" w:rsidRDefault="00561102" w:rsidP="005611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6D1EC0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https://www.kentarchaeology.org.uk/Research/Libr/Wills/NameOrder/T.htm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2E677A87" w14:textId="77777777" w:rsidR="00561102" w:rsidRDefault="00561102" w:rsidP="005611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D4592B" w14:textId="77777777" w:rsidR="00561102" w:rsidRDefault="00561102" w:rsidP="005611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6DB571" w14:textId="77777777" w:rsidR="00561102" w:rsidRDefault="00561102" w:rsidP="005611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March 2022</w:t>
      </w:r>
    </w:p>
    <w:p w14:paraId="0946E2F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59CC7E" w14:textId="77777777" w:rsidR="00561102" w:rsidRDefault="00561102" w:rsidP="009139A6">
      <w:r>
        <w:separator/>
      </w:r>
    </w:p>
  </w:endnote>
  <w:endnote w:type="continuationSeparator" w:id="0">
    <w:p w14:paraId="2225ACBA" w14:textId="77777777" w:rsidR="00561102" w:rsidRDefault="0056110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7515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53D4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04FE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7CEBEC" w14:textId="77777777" w:rsidR="00561102" w:rsidRDefault="00561102" w:rsidP="009139A6">
      <w:r>
        <w:separator/>
      </w:r>
    </w:p>
  </w:footnote>
  <w:footnote w:type="continuationSeparator" w:id="0">
    <w:p w14:paraId="50F33735" w14:textId="77777777" w:rsidR="00561102" w:rsidRDefault="0056110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2124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0427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7494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102"/>
    <w:rsid w:val="000666E0"/>
    <w:rsid w:val="002510B7"/>
    <w:rsid w:val="00561102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925646"/>
  <w15:chartTrackingRefBased/>
  <w15:docId w15:val="{0AA67518-D9C0-408A-898C-AA4A45FA7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6110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T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2022-03-22T21:07:00Z</dcterms:created>
  <dcterms:modified xsi:type="dcterms:W3CDTF">2022-03-22T21:08:00Z</dcterms:modified>
</cp:coreProperties>
</file>